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044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KNIGHT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fl.1391-1410)</w:t>
      </w:r>
    </w:p>
    <w:p w14:paraId="18271D5C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</w:p>
    <w:p w14:paraId="2F9DFEEE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</w:p>
    <w:p w14:paraId="5B49C641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1391-1410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Cornwall.</w:t>
      </w:r>
    </w:p>
    <w:p w14:paraId="384784A1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2AB7E63D" w14:textId="77777777" w:rsidR="0081222E" w:rsidRDefault="0081222E" w:rsidP="0081222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p.69)</w:t>
      </w:r>
    </w:p>
    <w:p w14:paraId="6C086C27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</w:p>
    <w:p w14:paraId="1A2A04A3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</w:p>
    <w:p w14:paraId="5900AD6A" w14:textId="77777777" w:rsidR="0081222E" w:rsidRDefault="0081222E" w:rsidP="00812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7466CF78" w14:textId="77777777" w:rsidR="006B2F86" w:rsidRPr="00E71FC3" w:rsidRDefault="008122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0E1E7" w14:textId="77777777" w:rsidR="0081222E" w:rsidRDefault="0081222E" w:rsidP="00E71FC3">
      <w:r>
        <w:separator/>
      </w:r>
    </w:p>
  </w:endnote>
  <w:endnote w:type="continuationSeparator" w:id="0">
    <w:p w14:paraId="3B050FD6" w14:textId="77777777" w:rsidR="0081222E" w:rsidRDefault="008122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0B5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226EE" w14:textId="77777777" w:rsidR="0081222E" w:rsidRDefault="0081222E" w:rsidP="00E71FC3">
      <w:r>
        <w:separator/>
      </w:r>
    </w:p>
  </w:footnote>
  <w:footnote w:type="continuationSeparator" w:id="0">
    <w:p w14:paraId="54203844" w14:textId="77777777" w:rsidR="0081222E" w:rsidRDefault="008122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22E"/>
    <w:rsid w:val="001A7C09"/>
    <w:rsid w:val="00577BD5"/>
    <w:rsid w:val="00656CBA"/>
    <w:rsid w:val="006A1F77"/>
    <w:rsid w:val="00733BE7"/>
    <w:rsid w:val="0081222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34EBF"/>
  <w15:chartTrackingRefBased/>
  <w15:docId w15:val="{DC92CD4D-7C68-4B08-B71D-FF39330A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222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2018-09-18T18:43:00Z</dcterms:created>
  <dcterms:modified xsi:type="dcterms:W3CDTF">2018-09-18T18:43:00Z</dcterms:modified>
</cp:coreProperties>
</file>